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67F832AB" w:rsidR="005B549F" w:rsidRDefault="00E9243F" w:rsidP="00464C0D">
      <w:pPr>
        <w:pStyle w:val="Title"/>
      </w:pPr>
      <w:r>
        <w:t>Equipment Study</w:t>
      </w:r>
    </w:p>
    <w:p w14:paraId="240C0958" w14:textId="2415C4BF" w:rsidR="00087083" w:rsidRDefault="00AF31A3" w:rsidP="00AF31A3">
      <w:pPr>
        <w:spacing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Grain Drill Study</w:t>
      </w:r>
    </w:p>
    <w:p w14:paraId="586F7870" w14:textId="77777777" w:rsidR="00AF31A3" w:rsidRPr="00AF31A3" w:rsidRDefault="00AF31A3" w:rsidP="00AF31A3">
      <w:pPr>
        <w:numPr>
          <w:ilvl w:val="0"/>
          <w:numId w:val="48"/>
        </w:numPr>
        <w:tabs>
          <w:tab w:val="num" w:pos="0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>What is the equipment brand and model?</w:t>
      </w:r>
    </w:p>
    <w:p w14:paraId="476C574D" w14:textId="77777777" w:rsidR="00AF31A3" w:rsidRPr="00AF31A3" w:rsidRDefault="00AF31A3" w:rsidP="00AF31A3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225DED0E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85C01E3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>Is this an end wheel or press wheel drill?</w:t>
      </w:r>
    </w:p>
    <w:p w14:paraId="4CC12619" w14:textId="77777777" w:rsidR="00AF31A3" w:rsidRPr="00AF31A3" w:rsidRDefault="00AF31A3" w:rsidP="00AF31A3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</w:p>
    <w:p w14:paraId="28DF759C" w14:textId="77777777" w:rsidR="00AF31A3" w:rsidRPr="00AF31A3" w:rsidRDefault="00AF31A3" w:rsidP="00AF31A3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</w:p>
    <w:p w14:paraId="1FAFA410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>How many furrow openers are there on the drill and what is the spacing between each of them?</w:t>
      </w:r>
    </w:p>
    <w:p w14:paraId="3035AABE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5E405F4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7C52DB1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>What is the total width that this drill can effectively cover?</w:t>
      </w:r>
    </w:p>
    <w:p w14:paraId="1276C728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1C2F390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F06D7B1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>What can be seeded with this planter?</w:t>
      </w:r>
    </w:p>
    <w:p w14:paraId="65BC4317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266AAD7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7B4B9A5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>How is the depth of seeding controlled?</w:t>
      </w:r>
    </w:p>
    <w:p w14:paraId="2B42C9FC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C4B8743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890F074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>How is grain seed metered?</w:t>
      </w:r>
    </w:p>
    <w:p w14:paraId="2B656730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C345621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ED92AF2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>How small of seed can be metered?</w:t>
      </w:r>
    </w:p>
    <w:p w14:paraId="5C516299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9407BDF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9DCF040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>What type of furrow opener does this planter have?</w:t>
      </w:r>
    </w:p>
    <w:p w14:paraId="2BF9CA14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8CA1A70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C6504DD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 xml:space="preserve"> What type of seed firming device does this planter have and how does one alter   the pressure?</w:t>
      </w:r>
    </w:p>
    <w:p w14:paraId="7D95E2CB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A2A7FCD" w14:textId="77777777" w:rsidR="00AF31A3" w:rsidRPr="00AF31A3" w:rsidRDefault="00AF31A3" w:rsidP="00AF31A3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4B75D7A1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 xml:space="preserve">What are the advantages of this seeder over the Case International Harvester drill? </w:t>
      </w:r>
    </w:p>
    <w:p w14:paraId="02DE1495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CC84A7C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ADE2CEC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 xml:space="preserve"> What settings should be used to seed 130 pounds per acre of wheat seed?</w:t>
      </w:r>
    </w:p>
    <w:p w14:paraId="486E3B37" w14:textId="77777777" w:rsidR="00AF31A3" w:rsidRPr="00AF31A3" w:rsidRDefault="00AF31A3" w:rsidP="00AF31A3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</w:p>
    <w:p w14:paraId="47E292E2" w14:textId="77777777" w:rsidR="00AF31A3" w:rsidRPr="00AF31A3" w:rsidRDefault="00AF31A3" w:rsidP="00AF31A3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</w:p>
    <w:p w14:paraId="5A29C323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lastRenderedPageBreak/>
        <w:t>What settings should be used to seed 110 pounds per acre of barley seed?</w:t>
      </w:r>
    </w:p>
    <w:p w14:paraId="0F300A28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1025E59" w14:textId="77777777" w:rsidR="00AF31A3" w:rsidRPr="00AF31A3" w:rsidRDefault="00AF31A3" w:rsidP="00AF31A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2EA508E" w14:textId="77777777" w:rsidR="00AF31A3" w:rsidRPr="00AF31A3" w:rsidRDefault="00AF31A3" w:rsidP="00AF31A3">
      <w:pPr>
        <w:numPr>
          <w:ilvl w:val="0"/>
          <w:numId w:val="4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F31A3">
        <w:rPr>
          <w:rFonts w:eastAsia="Times New Roman" w:cstheme="minorHAnsi"/>
          <w:sz w:val="24"/>
          <w:szCs w:val="24"/>
        </w:rPr>
        <w:t xml:space="preserve">What setting should be used to apply 25 pounds per acre of alfalfa seed? </w:t>
      </w:r>
    </w:p>
    <w:p w14:paraId="722996AB" w14:textId="77777777" w:rsidR="00AF31A3" w:rsidRPr="00087083" w:rsidRDefault="00AF31A3" w:rsidP="00AF31A3">
      <w:pPr>
        <w:spacing w:after="200" w:line="276" w:lineRule="auto"/>
        <w:rPr>
          <w:rFonts w:ascii="Calibri" w:eastAsia="Times New Roman" w:hAnsi="Calibri" w:cs="Times New Roman"/>
        </w:rPr>
      </w:pPr>
    </w:p>
    <w:sectPr w:rsidR="00AF31A3" w:rsidRPr="00087083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3C6A3" w14:textId="77777777" w:rsidR="00781748" w:rsidRDefault="00781748" w:rsidP="00CD71D0">
      <w:pPr>
        <w:spacing w:after="0" w:line="240" w:lineRule="auto"/>
      </w:pPr>
      <w:r>
        <w:separator/>
      </w:r>
    </w:p>
  </w:endnote>
  <w:endnote w:type="continuationSeparator" w:id="0">
    <w:p w14:paraId="083BBDEC" w14:textId="77777777" w:rsidR="00781748" w:rsidRDefault="00781748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FD19BD0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F31A3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D84E" w14:textId="77777777" w:rsidR="00781748" w:rsidRDefault="00781748" w:rsidP="00CD71D0">
      <w:pPr>
        <w:spacing w:after="0" w:line="240" w:lineRule="auto"/>
      </w:pPr>
      <w:r>
        <w:separator/>
      </w:r>
    </w:p>
  </w:footnote>
  <w:footnote w:type="continuationSeparator" w:id="0">
    <w:p w14:paraId="4702D82D" w14:textId="77777777" w:rsidR="00781748" w:rsidRDefault="00781748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394379C4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AF31A3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7AFF"/>
    <w:multiLevelType w:val="hybridMultilevel"/>
    <w:tmpl w:val="EFC4ED00"/>
    <w:lvl w:ilvl="0" w:tplc="A9BA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084896"/>
    <w:multiLevelType w:val="hybridMultilevel"/>
    <w:tmpl w:val="02A0F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D122E89"/>
    <w:multiLevelType w:val="hybridMultilevel"/>
    <w:tmpl w:val="F462F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A3D0A"/>
    <w:multiLevelType w:val="hybridMultilevel"/>
    <w:tmpl w:val="230A9D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BAFB7A">
      <w:start w:val="12"/>
      <w:numFmt w:val="decimal"/>
      <w:lvlText w:val="%2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D5DBE"/>
    <w:multiLevelType w:val="hybridMultilevel"/>
    <w:tmpl w:val="0E2C2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6"/>
  </w:num>
  <w:num w:numId="2" w16cid:durableId="532883076">
    <w:abstractNumId w:val="29"/>
  </w:num>
  <w:num w:numId="3" w16cid:durableId="1688143260">
    <w:abstractNumId w:val="20"/>
  </w:num>
  <w:num w:numId="4" w16cid:durableId="320041939">
    <w:abstractNumId w:val="18"/>
  </w:num>
  <w:num w:numId="5" w16cid:durableId="1238786984">
    <w:abstractNumId w:val="33"/>
  </w:num>
  <w:num w:numId="6" w16cid:durableId="1532037393">
    <w:abstractNumId w:val="39"/>
  </w:num>
  <w:num w:numId="7" w16cid:durableId="1269655105">
    <w:abstractNumId w:val="19"/>
  </w:num>
  <w:num w:numId="8" w16cid:durableId="1093161213">
    <w:abstractNumId w:val="43"/>
  </w:num>
  <w:num w:numId="9" w16cid:durableId="1867138649">
    <w:abstractNumId w:val="15"/>
  </w:num>
  <w:num w:numId="10" w16cid:durableId="1619291114">
    <w:abstractNumId w:val="5"/>
  </w:num>
  <w:num w:numId="11" w16cid:durableId="234248285">
    <w:abstractNumId w:val="21"/>
  </w:num>
  <w:num w:numId="12" w16cid:durableId="709308004">
    <w:abstractNumId w:val="40"/>
  </w:num>
  <w:num w:numId="13" w16cid:durableId="33119727">
    <w:abstractNumId w:val="47"/>
  </w:num>
  <w:num w:numId="14" w16cid:durableId="1983919531">
    <w:abstractNumId w:val="32"/>
  </w:num>
  <w:num w:numId="15" w16cid:durableId="170072787">
    <w:abstractNumId w:val="9"/>
  </w:num>
  <w:num w:numId="16" w16cid:durableId="1739546439">
    <w:abstractNumId w:val="7"/>
  </w:num>
  <w:num w:numId="17" w16cid:durableId="1109665833">
    <w:abstractNumId w:val="24"/>
  </w:num>
  <w:num w:numId="18" w16cid:durableId="980622018">
    <w:abstractNumId w:val="11"/>
  </w:num>
  <w:num w:numId="19" w16cid:durableId="720783968">
    <w:abstractNumId w:val="14"/>
  </w:num>
  <w:num w:numId="20" w16cid:durableId="2001038560">
    <w:abstractNumId w:val="22"/>
  </w:num>
  <w:num w:numId="21" w16cid:durableId="1115753626">
    <w:abstractNumId w:val="38"/>
  </w:num>
  <w:num w:numId="22" w16cid:durableId="1316565486">
    <w:abstractNumId w:val="17"/>
  </w:num>
  <w:num w:numId="23" w16cid:durableId="1283463573">
    <w:abstractNumId w:val="12"/>
  </w:num>
  <w:num w:numId="24" w16cid:durableId="1664889169">
    <w:abstractNumId w:val="31"/>
  </w:num>
  <w:num w:numId="25" w16cid:durableId="885221321">
    <w:abstractNumId w:val="6"/>
  </w:num>
  <w:num w:numId="26" w16cid:durableId="1894730958">
    <w:abstractNumId w:val="1"/>
  </w:num>
  <w:num w:numId="27" w16cid:durableId="280889971">
    <w:abstractNumId w:val="13"/>
  </w:num>
  <w:num w:numId="28" w16cid:durableId="1864631475">
    <w:abstractNumId w:val="27"/>
  </w:num>
  <w:num w:numId="29" w16cid:durableId="1719087050">
    <w:abstractNumId w:val="44"/>
  </w:num>
  <w:num w:numId="30" w16cid:durableId="818496982">
    <w:abstractNumId w:val="28"/>
  </w:num>
  <w:num w:numId="31" w16cid:durableId="510609942">
    <w:abstractNumId w:val="36"/>
  </w:num>
  <w:num w:numId="32" w16cid:durableId="15231073">
    <w:abstractNumId w:val="3"/>
  </w:num>
  <w:num w:numId="33" w16cid:durableId="391198485">
    <w:abstractNumId w:val="2"/>
  </w:num>
  <w:num w:numId="34" w16cid:durableId="1395202873">
    <w:abstractNumId w:val="45"/>
  </w:num>
  <w:num w:numId="35" w16cid:durableId="1110469193">
    <w:abstractNumId w:val="10"/>
  </w:num>
  <w:num w:numId="36" w16cid:durableId="1952394740">
    <w:abstractNumId w:val="16"/>
  </w:num>
  <w:num w:numId="37" w16cid:durableId="459302872">
    <w:abstractNumId w:val="42"/>
  </w:num>
  <w:num w:numId="38" w16cid:durableId="1739790561">
    <w:abstractNumId w:val="41"/>
  </w:num>
  <w:num w:numId="39" w16cid:durableId="112792437">
    <w:abstractNumId w:val="23"/>
  </w:num>
  <w:num w:numId="40" w16cid:durableId="845292482">
    <w:abstractNumId w:val="30"/>
  </w:num>
  <w:num w:numId="41" w16cid:durableId="227230958">
    <w:abstractNumId w:val="26"/>
  </w:num>
  <w:num w:numId="42" w16cid:durableId="380251750">
    <w:abstractNumId w:val="34"/>
  </w:num>
  <w:num w:numId="43" w16cid:durableId="167985478">
    <w:abstractNumId w:val="4"/>
  </w:num>
  <w:num w:numId="44" w16cid:durableId="576523087">
    <w:abstractNumId w:val="37"/>
  </w:num>
  <w:num w:numId="45" w16cid:durableId="1122723770">
    <w:abstractNumId w:val="8"/>
  </w:num>
  <w:num w:numId="46" w16cid:durableId="539171123">
    <w:abstractNumId w:val="25"/>
  </w:num>
  <w:num w:numId="47" w16cid:durableId="2072920714">
    <w:abstractNumId w:val="0"/>
  </w:num>
  <w:num w:numId="48" w16cid:durableId="97957329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87083"/>
    <w:rsid w:val="00095BE9"/>
    <w:rsid w:val="000E6131"/>
    <w:rsid w:val="00102AFC"/>
    <w:rsid w:val="00132629"/>
    <w:rsid w:val="00183F44"/>
    <w:rsid w:val="00207B0D"/>
    <w:rsid w:val="00212093"/>
    <w:rsid w:val="00213D42"/>
    <w:rsid w:val="00240321"/>
    <w:rsid w:val="00266CF0"/>
    <w:rsid w:val="002A48D2"/>
    <w:rsid w:val="002E0F41"/>
    <w:rsid w:val="00382EC4"/>
    <w:rsid w:val="003965D7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81748"/>
    <w:rsid w:val="007A1A7A"/>
    <w:rsid w:val="007A7E6B"/>
    <w:rsid w:val="00807F4B"/>
    <w:rsid w:val="00977AF9"/>
    <w:rsid w:val="00992739"/>
    <w:rsid w:val="00A143D2"/>
    <w:rsid w:val="00A50DC1"/>
    <w:rsid w:val="00A5573D"/>
    <w:rsid w:val="00A9258A"/>
    <w:rsid w:val="00AF31A3"/>
    <w:rsid w:val="00B0734C"/>
    <w:rsid w:val="00B52E59"/>
    <w:rsid w:val="00BA592B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2022-10-09T06:17:00Z</dcterms:created>
  <dcterms:modified xsi:type="dcterms:W3CDTF">2022-10-09T06:17:00Z</dcterms:modified>
</cp:coreProperties>
</file>